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003FC" w14:textId="77777777" w:rsidR="00E47068" w:rsidRDefault="00975988" w:rsidP="00C009D8">
      <w:pPr>
        <w:pStyle w:val="NoSpacing"/>
      </w:pPr>
      <w:r>
        <w:rPr>
          <w:u w:val="single"/>
        </w:rPr>
        <w:t>Isabell DUFFELD</w:t>
      </w:r>
      <w:r>
        <w:t xml:space="preserve">       (d.1403)</w:t>
      </w:r>
    </w:p>
    <w:p w14:paraId="6865B4C2" w14:textId="77777777" w:rsidR="00975988" w:rsidRDefault="00975988" w:rsidP="00C009D8">
      <w:pPr>
        <w:pStyle w:val="NoSpacing"/>
      </w:pPr>
      <w:r>
        <w:t>of York. Widow.</w:t>
      </w:r>
    </w:p>
    <w:p w14:paraId="20D4767E" w14:textId="77777777" w:rsidR="00975988" w:rsidRDefault="00975988" w:rsidP="00C009D8">
      <w:pPr>
        <w:pStyle w:val="NoSpacing"/>
      </w:pPr>
    </w:p>
    <w:p w14:paraId="11D2933F" w14:textId="77777777" w:rsidR="00975988" w:rsidRDefault="00975988" w:rsidP="00C009D8">
      <w:pPr>
        <w:pStyle w:val="NoSpacing"/>
      </w:pPr>
    </w:p>
    <w:p w14:paraId="566798B3" w14:textId="77777777" w:rsidR="00975988" w:rsidRDefault="00975988" w:rsidP="00C009D8">
      <w:pPr>
        <w:pStyle w:val="NoSpacing"/>
      </w:pPr>
      <w:r>
        <w:t>= Robert.   (W.Y.R. p.55)</w:t>
      </w:r>
    </w:p>
    <w:p w14:paraId="5F59E96F" w14:textId="77777777" w:rsidR="00975988" w:rsidRDefault="00975988" w:rsidP="00C009D8">
      <w:pPr>
        <w:pStyle w:val="NoSpacing"/>
      </w:pPr>
    </w:p>
    <w:p w14:paraId="175D426F" w14:textId="77777777" w:rsidR="00975988" w:rsidRDefault="00975988" w:rsidP="00C009D8">
      <w:pPr>
        <w:pStyle w:val="NoSpacing"/>
      </w:pPr>
    </w:p>
    <w:p w14:paraId="6FCA6082" w14:textId="4AC88228" w:rsidR="00975988" w:rsidRDefault="00975988" w:rsidP="00C009D8">
      <w:pPr>
        <w:pStyle w:val="NoSpacing"/>
      </w:pPr>
      <w:r>
        <w:t>28 Aug.1403</w:t>
      </w:r>
      <w:r>
        <w:tab/>
      </w:r>
      <w:r w:rsidR="00BE5C1C">
        <w:t>Sh</w:t>
      </w:r>
      <w:r>
        <w:t>e made h</w:t>
      </w:r>
      <w:r w:rsidR="00BE5C1C">
        <w:t>er</w:t>
      </w:r>
      <w:r>
        <w:t xml:space="preserve"> Will.  (ibid.)</w:t>
      </w:r>
    </w:p>
    <w:p w14:paraId="41E5404E" w14:textId="49C5069C" w:rsidR="00975988" w:rsidRDefault="00975988" w:rsidP="00C009D8">
      <w:pPr>
        <w:pStyle w:val="NoSpacing"/>
      </w:pPr>
      <w:r>
        <w:t xml:space="preserve">  7 Nov.</w:t>
      </w:r>
      <w:r>
        <w:tab/>
        <w:t>Probate of h</w:t>
      </w:r>
      <w:r w:rsidR="00BE5C1C">
        <w:t>er</w:t>
      </w:r>
      <w:r>
        <w:t xml:space="preserve"> Will.  (ibid.)</w:t>
      </w:r>
    </w:p>
    <w:p w14:paraId="12E0CB87" w14:textId="77777777" w:rsidR="00975988" w:rsidRDefault="00975988" w:rsidP="00C009D8">
      <w:pPr>
        <w:pStyle w:val="NoSpacing"/>
      </w:pPr>
    </w:p>
    <w:p w14:paraId="54ECAFB1" w14:textId="77777777" w:rsidR="00975988" w:rsidRDefault="00975988" w:rsidP="00C009D8">
      <w:pPr>
        <w:pStyle w:val="NoSpacing"/>
      </w:pPr>
    </w:p>
    <w:p w14:paraId="171CF53E" w14:textId="77777777" w:rsidR="00975988" w:rsidRDefault="00975988" w:rsidP="00C009D8">
      <w:pPr>
        <w:pStyle w:val="NoSpacing"/>
      </w:pPr>
    </w:p>
    <w:p w14:paraId="4CF8FA21" w14:textId="77777777" w:rsidR="00975988" w:rsidRPr="00975988" w:rsidRDefault="00975988" w:rsidP="00C009D8">
      <w:pPr>
        <w:pStyle w:val="NoSpacing"/>
      </w:pPr>
      <w:r>
        <w:t>11 September 2014</w:t>
      </w:r>
    </w:p>
    <w:sectPr w:rsidR="00975988" w:rsidRPr="009759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D0B15" w14:textId="77777777" w:rsidR="00975988" w:rsidRDefault="00975988" w:rsidP="00920DE3">
      <w:pPr>
        <w:spacing w:after="0" w:line="240" w:lineRule="auto"/>
      </w:pPr>
      <w:r>
        <w:separator/>
      </w:r>
    </w:p>
  </w:endnote>
  <w:endnote w:type="continuationSeparator" w:id="0">
    <w:p w14:paraId="72133067" w14:textId="77777777" w:rsidR="00975988" w:rsidRDefault="009759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BFD3B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0273C" w14:textId="77777777" w:rsidR="00C009D8" w:rsidRPr="00C009D8" w:rsidRDefault="00C009D8">
    <w:pPr>
      <w:pStyle w:val="Footer"/>
    </w:pPr>
    <w:r>
      <w:t>Copyright I.S.Rogers 9 August 2013</w:t>
    </w:r>
  </w:p>
  <w:p w14:paraId="76AE15F7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17F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09D15" w14:textId="77777777" w:rsidR="00975988" w:rsidRDefault="00975988" w:rsidP="00920DE3">
      <w:pPr>
        <w:spacing w:after="0" w:line="240" w:lineRule="auto"/>
      </w:pPr>
      <w:r>
        <w:separator/>
      </w:r>
    </w:p>
  </w:footnote>
  <w:footnote w:type="continuationSeparator" w:id="0">
    <w:p w14:paraId="34E1D96C" w14:textId="77777777" w:rsidR="00975988" w:rsidRDefault="009759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BECED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9C8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AADA5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988"/>
    <w:rsid w:val="00120749"/>
    <w:rsid w:val="00624CAE"/>
    <w:rsid w:val="00920DE3"/>
    <w:rsid w:val="00975988"/>
    <w:rsid w:val="00BE5C1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E8CEE"/>
  <w15:docId w15:val="{E5B47CA2-B95E-443E-8FA6-6EBEFAE6D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2014-09-11T22:00:00Z</dcterms:created>
  <dcterms:modified xsi:type="dcterms:W3CDTF">2021-06-28T06:49:00Z</dcterms:modified>
</cp:coreProperties>
</file>